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8E1F" w14:textId="37D7D761" w:rsidR="008F518D" w:rsidRDefault="00C64F12" w:rsidP="006E2C12">
      <w:pPr>
        <w:pStyle w:val="Brdtekst"/>
        <w:rPr>
          <w:rFonts w:ascii="FORSVARET-Medium" w:hAnsi="FORSVARET-Medium"/>
          <w:lang w:val="en-US"/>
        </w:rPr>
      </w:pPr>
      <w:r>
        <w:rPr>
          <w:rFonts w:ascii="FORSVARET-Medium" w:hAnsi="FORSVARET-Medium"/>
        </w:rPr>
        <w:t>2024038728</w:t>
      </w:r>
      <w:r w:rsidR="006F6E64" w:rsidRPr="006E2C12">
        <w:rPr>
          <w:rFonts w:ascii="FORSVARET-Medium" w:hAnsi="FORSVARET-Medium"/>
          <w:lang w:val="en-US"/>
        </w:rPr>
        <w:t xml:space="preserve"> F</w:t>
      </w:r>
      <w:r w:rsidR="008F518D" w:rsidRPr="006E2C12">
        <w:rPr>
          <w:rFonts w:ascii="FORSVARET-Medium" w:hAnsi="FORSVARET-Medium"/>
          <w:lang w:val="en-US"/>
        </w:rPr>
        <w:t>ramework agreement regarding explosives and igniters</w:t>
      </w:r>
    </w:p>
    <w:p w14:paraId="7FFB0E89" w14:textId="032BA9BE" w:rsidR="00FC2B9F" w:rsidRPr="006E2C12" w:rsidRDefault="00FC2B9F" w:rsidP="00FC2B9F">
      <w:pPr>
        <w:pStyle w:val="Brdtekst"/>
        <w:rPr>
          <w:rFonts w:ascii="FORSVARET-Medium" w:hAnsi="FORSVARET-Medium"/>
          <w:lang w:val="en-US"/>
        </w:rPr>
      </w:pPr>
      <w:r w:rsidRPr="006E2C12">
        <w:rPr>
          <w:rFonts w:ascii="FORSVARET-Medium" w:hAnsi="FORSVARET-Medium"/>
          <w:lang w:val="en-US"/>
        </w:rPr>
        <w:t>Area 2</w:t>
      </w:r>
      <w:r w:rsidR="00A66AB9">
        <w:rPr>
          <w:rFonts w:ascii="FORSVARET-Medium" w:hAnsi="FORSVARET-Medium"/>
          <w:lang w:val="en-US"/>
        </w:rPr>
        <w:t xml:space="preserve"> </w:t>
      </w:r>
      <w:r w:rsidRPr="006E2C12">
        <w:rPr>
          <w:rFonts w:ascii="FORSVARET-Medium" w:hAnsi="FORSVARET-Medium"/>
          <w:lang w:val="en-US"/>
        </w:rPr>
        <w:t>Breaching frame and pole for breaching frame</w:t>
      </w:r>
    </w:p>
    <w:p w14:paraId="5990395F" w14:textId="7825D879" w:rsidR="00CA7DE1" w:rsidRDefault="00CA7DE1" w:rsidP="00CA7DE1">
      <w:pPr>
        <w:pStyle w:val="Brdtekst"/>
        <w:rPr>
          <w:rFonts w:ascii="FORSVARET-Medium" w:hAnsi="FORSVARET-Medium"/>
          <w:lang w:val="en-US"/>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7C4E0EAA" w14:textId="691B5B73"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AEF1D8F"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ABE8D28"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1ADF1C1"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2EB3C9E"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C91D06C"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C3389"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A43BEDA"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7879746"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5BFC368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F910974"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A212BDF"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FB9BEF5"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322C1A3"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318DDD9"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DF94F2A"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lastRenderedPageBreak/>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lastRenderedPageBreak/>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C537FF" w:rsidRDefault="005228A7">
      <w:pPr>
        <w:pStyle w:val="Brdtekst"/>
        <w:rPr>
          <w:lang w:val="en-US"/>
        </w:rPr>
      </w:pPr>
    </w:p>
    <w:sectPr w:rsidR="005228A7" w:rsidRPr="00C537FF">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2A867" w14:textId="77777777" w:rsidR="00026E9B" w:rsidRDefault="00026E9B">
      <w:r>
        <w:separator/>
      </w:r>
    </w:p>
  </w:endnote>
  <w:endnote w:type="continuationSeparator" w:id="0">
    <w:p w14:paraId="1573EBE4" w14:textId="77777777" w:rsidR="00026E9B" w:rsidRDefault="0002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84F36C7" w:rsidR="00A31ECA" w:rsidRPr="000103E0" w:rsidRDefault="00C64F12"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2</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027B4413" w:rsidR="00A31ECA" w:rsidRPr="000103E0" w:rsidRDefault="00C64F12"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D22AB" w14:textId="77777777" w:rsidR="00026E9B" w:rsidRDefault="00026E9B">
      <w:r>
        <w:separator/>
      </w:r>
    </w:p>
  </w:footnote>
  <w:footnote w:type="continuationSeparator" w:id="0">
    <w:p w14:paraId="42D157FF" w14:textId="77777777" w:rsidR="00026E9B" w:rsidRDefault="00026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2FCE" w14:textId="00AB9350" w:rsidR="00FD375D" w:rsidRDefault="00C64F12" w:rsidP="00FD375D">
    <w:pPr>
      <w:pStyle w:val="Topptekst"/>
      <w:rPr>
        <w:rFonts w:ascii="FORSVARET-Medium" w:hAnsi="FORSVARET-Medium"/>
      </w:rPr>
    </w:pPr>
    <w:r>
      <w:rPr>
        <w:rFonts w:ascii="FORSVARET-Medium" w:hAnsi="FORSVARET-Medium"/>
      </w:rPr>
      <w:t>2024038728</w:t>
    </w:r>
    <w:r w:rsidR="00FD375D">
      <w:rPr>
        <w:rFonts w:ascii="FORSVARET-Medium" w:hAnsi="FORSVARET-Medium"/>
      </w:rPr>
      <w:t xml:space="preserve"> Framework agreement regarding explosives and igniters</w:t>
    </w:r>
  </w:p>
  <w:p w14:paraId="528FA1B7" w14:textId="77777777" w:rsidR="00FD375D" w:rsidRDefault="00FD375D" w:rsidP="00FD375D">
    <w:pPr>
      <w:pStyle w:val="Brdtekst"/>
      <w:rPr>
        <w:b/>
        <w:sz w:val="40"/>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4985F740" w14:textId="77777777" w:rsidR="00637611" w:rsidRPr="00FD375D" w:rsidRDefault="0063761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tcPr>
        <w:p w14:paraId="436C1CC3" w14:textId="09D3AEBC" w:rsidR="002E535E" w:rsidRPr="00FE4DAD" w:rsidRDefault="002E535E" w:rsidP="00F51DDF">
          <w:pPr>
            <w:spacing w:line="228" w:lineRule="auto"/>
            <w:ind w:left="-6"/>
          </w:pPr>
        </w:p>
      </w:tc>
      <w:tc>
        <w:tcPr>
          <w:tcW w:w="171" w:type="dxa"/>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bl>
  <w:p w14:paraId="436C1CD3" w14:textId="77777777" w:rsidR="00A31ECA" w:rsidRPr="001C4B6D" w:rsidRDefault="00A31ECA" w:rsidP="002E535E">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26E9B"/>
    <w:rsid w:val="00056651"/>
    <w:rsid w:val="00070061"/>
    <w:rsid w:val="000919CF"/>
    <w:rsid w:val="00094CA2"/>
    <w:rsid w:val="000E36F4"/>
    <w:rsid w:val="000F3308"/>
    <w:rsid w:val="00111E43"/>
    <w:rsid w:val="001B11EB"/>
    <w:rsid w:val="001C4B6D"/>
    <w:rsid w:val="0021604A"/>
    <w:rsid w:val="002455F4"/>
    <w:rsid w:val="002B6E4F"/>
    <w:rsid w:val="002E535E"/>
    <w:rsid w:val="002F3B6A"/>
    <w:rsid w:val="00370340"/>
    <w:rsid w:val="00380FC0"/>
    <w:rsid w:val="00475694"/>
    <w:rsid w:val="004829BE"/>
    <w:rsid w:val="004D5497"/>
    <w:rsid w:val="004D7052"/>
    <w:rsid w:val="005226E7"/>
    <w:rsid w:val="005228A7"/>
    <w:rsid w:val="005370F7"/>
    <w:rsid w:val="005D68E6"/>
    <w:rsid w:val="005E4055"/>
    <w:rsid w:val="00637611"/>
    <w:rsid w:val="00696659"/>
    <w:rsid w:val="006E2C12"/>
    <w:rsid w:val="006F6E64"/>
    <w:rsid w:val="00725097"/>
    <w:rsid w:val="0074667C"/>
    <w:rsid w:val="0077110E"/>
    <w:rsid w:val="00797EC0"/>
    <w:rsid w:val="007A2F44"/>
    <w:rsid w:val="007F09AE"/>
    <w:rsid w:val="008044EE"/>
    <w:rsid w:val="0082182D"/>
    <w:rsid w:val="00894535"/>
    <w:rsid w:val="008953FD"/>
    <w:rsid w:val="008A519F"/>
    <w:rsid w:val="008C2F20"/>
    <w:rsid w:val="008F518D"/>
    <w:rsid w:val="00915052"/>
    <w:rsid w:val="009B5A3F"/>
    <w:rsid w:val="009D563E"/>
    <w:rsid w:val="00A27C59"/>
    <w:rsid w:val="00A27DF9"/>
    <w:rsid w:val="00A31ECA"/>
    <w:rsid w:val="00A34741"/>
    <w:rsid w:val="00A61D80"/>
    <w:rsid w:val="00A66AB9"/>
    <w:rsid w:val="00AC6EB4"/>
    <w:rsid w:val="00AD318A"/>
    <w:rsid w:val="00B2373C"/>
    <w:rsid w:val="00B40897"/>
    <w:rsid w:val="00B953E6"/>
    <w:rsid w:val="00BA2DD6"/>
    <w:rsid w:val="00BE59F4"/>
    <w:rsid w:val="00C157D2"/>
    <w:rsid w:val="00C4177A"/>
    <w:rsid w:val="00C537FF"/>
    <w:rsid w:val="00C64F12"/>
    <w:rsid w:val="00CA7DE1"/>
    <w:rsid w:val="00CE03A6"/>
    <w:rsid w:val="00CF6F13"/>
    <w:rsid w:val="00D07C15"/>
    <w:rsid w:val="00D624F0"/>
    <w:rsid w:val="00D76DC5"/>
    <w:rsid w:val="00D815B4"/>
    <w:rsid w:val="00E00979"/>
    <w:rsid w:val="00E26F62"/>
    <w:rsid w:val="00EB7CDD"/>
    <w:rsid w:val="00EC1DFF"/>
    <w:rsid w:val="00EC3C1C"/>
    <w:rsid w:val="00F15274"/>
    <w:rsid w:val="00F372BF"/>
    <w:rsid w:val="00F51DDF"/>
    <w:rsid w:val="00F72A31"/>
    <w:rsid w:val="00F97595"/>
    <w:rsid w:val="00FC2B9F"/>
    <w:rsid w:val="00FD375D"/>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9357">
      <w:bodyDiv w:val="1"/>
      <w:marLeft w:val="0"/>
      <w:marRight w:val="0"/>
      <w:marTop w:val="0"/>
      <w:marBottom w:val="0"/>
      <w:divBdr>
        <w:top w:val="none" w:sz="0" w:space="0" w:color="auto"/>
        <w:left w:val="none" w:sz="0" w:space="0" w:color="auto"/>
        <w:bottom w:val="none" w:sz="0" w:space="0" w:color="auto"/>
        <w:right w:val="none" w:sz="0" w:space="0" w:color="auto"/>
      </w:divBdr>
    </w:div>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804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FLO-DAA-MAL-126</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2.xml><?xml version="1.0" encoding="utf-8"?>
<ds:datastoreItem xmlns:ds="http://schemas.openxmlformats.org/officeDocument/2006/customXml" ds:itemID="{9A99BE29-B53D-4F01-94AF-0CDC531B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1</TotalTime>
  <Pages>6</Pages>
  <Words>1098</Words>
  <Characters>6349</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Manager>aserranokrist@mil.no</Manager>
  <Company>Forsvaret</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Jørgensen, Marie Louise Boslev</cp:lastModifiedBy>
  <cp:revision>9</cp:revision>
  <cp:lastPrinted>2017-03-16T11:08:00Z</cp:lastPrinted>
  <dcterms:created xsi:type="dcterms:W3CDTF">2024-07-06T07:44:00Z</dcterms:created>
  <dcterms:modified xsi:type="dcterms:W3CDTF">2024-10-14T07:27:00Z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MSIP_Label_536d71ed-e286-42a1-8703-c1fd0ea2549c_Enabled">
    <vt:lpwstr>true</vt:lpwstr>
  </property>
  <property fmtid="{D5CDD505-2E9C-101B-9397-08002B2CF9AE}" pid="13" name="MSIP_Label_536d71ed-e286-42a1-8703-c1fd0ea2549c_SetDate">
    <vt:lpwstr>2022-12-25T18:44:19Z</vt:lpwstr>
  </property>
  <property fmtid="{D5CDD505-2E9C-101B-9397-08002B2CF9AE}" pid="14" name="MSIP_Label_536d71ed-e286-42a1-8703-c1fd0ea2549c_Method">
    <vt:lpwstr>Privileged</vt:lpwstr>
  </property>
  <property fmtid="{D5CDD505-2E9C-101B-9397-08002B2CF9AE}" pid="15" name="MSIP_Label_536d71ed-e286-42a1-8703-c1fd0ea2549c_Name">
    <vt:lpwstr>Ugradert – kan deles fritt</vt:lpwstr>
  </property>
  <property fmtid="{D5CDD505-2E9C-101B-9397-08002B2CF9AE}" pid="16" name="MSIP_Label_536d71ed-e286-42a1-8703-c1fd0ea2549c_SiteId">
    <vt:lpwstr>1e0e6195-b5ec-427a-9cc1-db95904592f9</vt:lpwstr>
  </property>
  <property fmtid="{D5CDD505-2E9C-101B-9397-08002B2CF9AE}" pid="17" name="MSIP_Label_536d71ed-e286-42a1-8703-c1fd0ea2549c_ActionId">
    <vt:lpwstr>910e63db-3081-48d2-b745-b2d80cfc32ad</vt:lpwstr>
  </property>
  <property fmtid="{D5CDD505-2E9C-101B-9397-08002B2CF9AE}" pid="18" name="MSIP_Label_536d71ed-e286-42a1-8703-c1fd0ea2549c_ContentBits">
    <vt:lpwstr>0</vt:lpwstr>
  </property>
</Properties>
</file>